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CDD" w:rsidRPr="004C6E73" w:rsidRDefault="00C55CDD" w:rsidP="00C55CDD">
      <w:pPr>
        <w:pStyle w:val="NoSpacing"/>
      </w:pPr>
      <w:r>
        <w:rPr>
          <w:u w:val="single"/>
        </w:rPr>
        <w:t>William OLSTON</w:t>
      </w:r>
      <w:r>
        <w:t xml:space="preserve">      </w:t>
      </w:r>
      <w:r w:rsidR="0016286C">
        <w:t>(fl.1415)</w:t>
      </w:r>
      <w:bookmarkStart w:id="0" w:name="_GoBack"/>
      <w:bookmarkEnd w:id="0"/>
    </w:p>
    <w:p w:rsidR="00C55CDD" w:rsidRDefault="00C55CDD" w:rsidP="00C55CDD">
      <w:pPr>
        <w:pStyle w:val="NoSpacing"/>
      </w:pPr>
      <w:r>
        <w:t>Man-at-arms.</w:t>
      </w:r>
    </w:p>
    <w:p w:rsidR="00C55CDD" w:rsidRDefault="00C55CDD" w:rsidP="00C55CDD">
      <w:pPr>
        <w:pStyle w:val="NoSpacing"/>
      </w:pPr>
    </w:p>
    <w:p w:rsidR="00C55CDD" w:rsidRDefault="00C55CDD" w:rsidP="00C55CDD">
      <w:pPr>
        <w:pStyle w:val="NoSpacing"/>
      </w:pPr>
    </w:p>
    <w:p w:rsidR="00C55CDD" w:rsidRPr="004C6E73" w:rsidRDefault="00C55CDD" w:rsidP="00C55CDD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C55CDD" w:rsidRDefault="00C55CDD" w:rsidP="00C55CDD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C55CDD" w:rsidRDefault="00C55CDD" w:rsidP="00C55CDD">
      <w:pPr>
        <w:pStyle w:val="NoSpacing"/>
      </w:pPr>
    </w:p>
    <w:p w:rsidR="00C55CDD" w:rsidRDefault="00C55CDD" w:rsidP="00C55CDD">
      <w:pPr>
        <w:pStyle w:val="NoSpacing"/>
      </w:pPr>
    </w:p>
    <w:p w:rsidR="00C55CDD" w:rsidRDefault="00C55CDD" w:rsidP="00C55CDD">
      <w:pPr>
        <w:pStyle w:val="NoSpacing"/>
      </w:pPr>
      <w:r>
        <w:t>2 July 2016</w:t>
      </w:r>
    </w:p>
    <w:p w:rsidR="006B2F86" w:rsidRPr="00E71FC3" w:rsidRDefault="0016286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CDD" w:rsidRDefault="00C55CDD" w:rsidP="00E71FC3">
      <w:pPr>
        <w:spacing w:after="0" w:line="240" w:lineRule="auto"/>
      </w:pPr>
      <w:r>
        <w:separator/>
      </w:r>
    </w:p>
  </w:endnote>
  <w:endnote w:type="continuationSeparator" w:id="0">
    <w:p w:rsidR="00C55CDD" w:rsidRDefault="00C55C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CDD" w:rsidRDefault="00C55CDD" w:rsidP="00E71FC3">
      <w:pPr>
        <w:spacing w:after="0" w:line="240" w:lineRule="auto"/>
      </w:pPr>
      <w:r>
        <w:separator/>
      </w:r>
    </w:p>
  </w:footnote>
  <w:footnote w:type="continuationSeparator" w:id="0">
    <w:p w:rsidR="00C55CDD" w:rsidRDefault="00C55C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CDD"/>
    <w:rsid w:val="0016286C"/>
    <w:rsid w:val="001A7C09"/>
    <w:rsid w:val="00733BE7"/>
    <w:rsid w:val="00AB52E8"/>
    <w:rsid w:val="00B16D3F"/>
    <w:rsid w:val="00C55C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24623"/>
  <w15:chartTrackingRefBased/>
  <w15:docId w15:val="{52D1CB69-C584-4C95-BF4E-6F7CE7568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55CD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2016-08-26T15:58:00Z</dcterms:created>
  <dcterms:modified xsi:type="dcterms:W3CDTF">2016-08-26T15:59:00Z</dcterms:modified>
</cp:coreProperties>
</file>